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9E81A" w14:textId="77777777" w:rsidR="00430EDC" w:rsidRDefault="00430EDC" w:rsidP="00430ED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William PLOMER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fl.1464-71)</w:t>
      </w:r>
    </w:p>
    <w:p w14:paraId="6CCA30F1" w14:textId="77777777" w:rsidR="00430EDC" w:rsidRDefault="00430EDC" w:rsidP="00430ED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</w:t>
      </w:r>
    </w:p>
    <w:p w14:paraId="23C4855D" w14:textId="77777777" w:rsidR="00430EDC" w:rsidRDefault="00430EDC" w:rsidP="00430ED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53D0558" w14:textId="77777777" w:rsidR="00430EDC" w:rsidRDefault="00430EDC" w:rsidP="00430ED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102E286" w14:textId="77777777" w:rsidR="00430EDC" w:rsidRDefault="00430EDC" w:rsidP="00430ED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1464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made a lead gutter in the tenement next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Clayportgate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for 12d.</w:t>
      </w:r>
    </w:p>
    <w:p w14:paraId="76B91B8C" w14:textId="77777777" w:rsidR="00430EDC" w:rsidRDefault="00430EDC" w:rsidP="00430EDC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p.81)</w:t>
      </w:r>
    </w:p>
    <w:p w14:paraId="3662C724" w14:textId="77777777" w:rsidR="00430EDC" w:rsidRDefault="00430EDC" w:rsidP="00430ED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1471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made gutters for a house in Silver Street. 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ibid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.p.86)</w:t>
      </w:r>
    </w:p>
    <w:p w14:paraId="067E7E88" w14:textId="77777777" w:rsidR="00430EDC" w:rsidRDefault="00430EDC" w:rsidP="00430ED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DC8E1B3" w14:textId="77777777" w:rsidR="00430EDC" w:rsidRDefault="00430EDC" w:rsidP="00430ED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E877601" w14:textId="77777777" w:rsidR="00430EDC" w:rsidRDefault="00430EDC" w:rsidP="00430ED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August 2022</w:t>
      </w:r>
    </w:p>
    <w:p w14:paraId="6A9E581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8E46E" w14:textId="77777777" w:rsidR="00430EDC" w:rsidRDefault="00430EDC" w:rsidP="009139A6">
      <w:r>
        <w:separator/>
      </w:r>
    </w:p>
  </w:endnote>
  <w:endnote w:type="continuationSeparator" w:id="0">
    <w:p w14:paraId="66EF46A0" w14:textId="77777777" w:rsidR="00430EDC" w:rsidRDefault="00430E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B59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3E4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993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63F19" w14:textId="77777777" w:rsidR="00430EDC" w:rsidRDefault="00430EDC" w:rsidP="009139A6">
      <w:r>
        <w:separator/>
      </w:r>
    </w:p>
  </w:footnote>
  <w:footnote w:type="continuationSeparator" w:id="0">
    <w:p w14:paraId="7852E190" w14:textId="77777777" w:rsidR="00430EDC" w:rsidRDefault="00430E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DAD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965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863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EDC"/>
    <w:rsid w:val="000666E0"/>
    <w:rsid w:val="002510B7"/>
    <w:rsid w:val="00430ED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7B479"/>
  <w15:chartTrackingRefBased/>
  <w15:docId w15:val="{0B7D6206-3CD9-4D0C-9715-CBAA9C52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2022-08-30T19:41:00Z</dcterms:created>
  <dcterms:modified xsi:type="dcterms:W3CDTF">2022-08-30T19:41:00Z</dcterms:modified>
</cp:coreProperties>
</file>